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77CF4767" w:rsidR="00C44B8B" w:rsidRPr="00B84365" w:rsidRDefault="009B54A6" w:rsidP="008E60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8E603C">
              <w:rPr>
                <w:b/>
                <w:sz w:val="26"/>
                <w:szCs w:val="26"/>
              </w:rPr>
              <w:t>297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3DF1C4F5" w:rsidR="00C44B8B" w:rsidRPr="008E603C" w:rsidRDefault="008E603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2380309</w:t>
            </w:r>
          </w:p>
        </w:tc>
      </w:tr>
    </w:tbl>
    <w:p w14:paraId="7485BCB9" w14:textId="77777777" w:rsidR="004D3A77" w:rsidRPr="00E477C5" w:rsidRDefault="004D3A77" w:rsidP="004D3A77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49A5EB69" w14:textId="77777777" w:rsidR="004D3A77" w:rsidRPr="00E477C5" w:rsidRDefault="004D3A77" w:rsidP="004D3A77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7D44EBB0" w14:textId="77777777" w:rsidR="004D3A77" w:rsidRPr="00E477C5" w:rsidRDefault="004D3A77" w:rsidP="004D3A77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5812C941" w14:textId="77777777" w:rsidR="004D3A77" w:rsidRPr="00E477C5" w:rsidRDefault="004D3A77" w:rsidP="004D3A7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3BFA870" w14:textId="77777777" w:rsidR="004D3A77" w:rsidRPr="00E477C5" w:rsidRDefault="004D3A77" w:rsidP="004D3A77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15D1F569" w14:textId="0C7DDDCF" w:rsidR="008E603C" w:rsidRPr="00744DB5" w:rsidRDefault="008E603C" w:rsidP="008E603C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А1А-</w:t>
      </w:r>
      <w:r>
        <w:rPr>
          <w:b/>
          <w:sz w:val="26"/>
          <w:szCs w:val="26"/>
        </w:rPr>
        <w:t>50</w:t>
      </w:r>
      <w:r w:rsidRPr="00744DB5">
        <w:rPr>
          <w:b/>
          <w:sz w:val="26"/>
          <w:szCs w:val="26"/>
        </w:rPr>
        <w:t>-2Т</w:t>
      </w:r>
    </w:p>
    <w:p w14:paraId="32C0872D" w14:textId="77777777" w:rsidR="008E603C" w:rsidRPr="00B84365" w:rsidRDefault="008E603C" w:rsidP="008E603C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  <w:bookmarkStart w:id="0" w:name="_GoBack"/>
      <w:bookmarkEnd w:id="0"/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74BC5070" w14:textId="77777777" w:rsidR="004D3A77" w:rsidRPr="00E477C5" w:rsidRDefault="004D3A77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7766CD7F" w14:textId="77777777" w:rsidR="004D3A77" w:rsidRPr="00B84365" w:rsidRDefault="004D3A77" w:rsidP="004D3A77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927"/>
      </w:tblGrid>
      <w:tr w:rsidR="008E603C" w:rsidRPr="00AA3CDA" w14:paraId="0691DD45" w14:textId="77777777" w:rsidTr="004B5E2B">
        <w:tc>
          <w:tcPr>
            <w:tcW w:w="10136" w:type="dxa"/>
            <w:gridSpan w:val="7"/>
            <w:vAlign w:val="center"/>
            <w:hideMark/>
          </w:tcPr>
          <w:p w14:paraId="074F4189" w14:textId="00744D89" w:rsidR="008E603C" w:rsidRPr="00AA3CDA" w:rsidRDefault="008E603C" w:rsidP="008E603C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А1А-</w:t>
            </w:r>
            <w:r>
              <w:rPr>
                <w:b/>
                <w:bCs/>
                <w:sz w:val="22"/>
                <w:szCs w:val="22"/>
              </w:rPr>
              <w:t>50</w:t>
            </w:r>
            <w:r w:rsidRPr="00AA3CDA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8E603C" w:rsidRPr="00AA3CDA" w14:paraId="12F36091" w14:textId="77777777" w:rsidTr="004B5E2B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E251E5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C9004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DAA6A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F90DA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92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4EE35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8E603C" w:rsidRPr="00AA3CDA" w14:paraId="64C3A487" w14:textId="77777777" w:rsidTr="004B5E2B">
        <w:tc>
          <w:tcPr>
            <w:tcW w:w="2709" w:type="dxa"/>
            <w:vMerge/>
            <w:vAlign w:val="center"/>
            <w:hideMark/>
          </w:tcPr>
          <w:p w14:paraId="1DCC5127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251FAAB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5E0A401F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4AC279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3744C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1675E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927" w:type="dxa"/>
            <w:vMerge/>
            <w:vAlign w:val="center"/>
            <w:hideMark/>
          </w:tcPr>
          <w:p w14:paraId="7DC7603B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E603C" w:rsidRPr="00AA3CDA" w14:paraId="403AA33B" w14:textId="77777777" w:rsidTr="004B5E2B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BBADD" w14:textId="44B1408B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8E603C">
              <w:rPr>
                <w:sz w:val="22"/>
                <w:szCs w:val="22"/>
              </w:rPr>
              <w:t>А50, АС50/8,0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8C98BC" w14:textId="4C6D115A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8E603C">
              <w:rPr>
                <w:sz w:val="22"/>
                <w:szCs w:val="22"/>
              </w:rPr>
              <w:t>9,0 - 9,6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CC4613" w14:textId="40059B09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8E603C">
              <w:rPr>
                <w:sz w:val="22"/>
                <w:szCs w:val="22"/>
              </w:rPr>
              <w:t>МШ-2А-14,3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948AE" w14:textId="172E4305" w:rsidR="008E603C" w:rsidRPr="00AA3CDA" w:rsidRDefault="008E603C" w:rsidP="008E603C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605C3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7FFC7" w14:textId="77777777" w:rsidR="008E603C" w:rsidRPr="00AA3CDA" w:rsidRDefault="008E603C" w:rsidP="004B5E2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8C4B89" w14:textId="477A1E09" w:rsidR="008E603C" w:rsidRPr="00AA3CDA" w:rsidRDefault="008E603C" w:rsidP="008E603C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72</w:t>
            </w:r>
          </w:p>
        </w:tc>
      </w:tr>
    </w:tbl>
    <w:p w14:paraId="133D7394" w14:textId="77777777" w:rsidR="008E603C" w:rsidRPr="00B84365" w:rsidRDefault="008E603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32DF24CC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752B6662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6768CE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усло-вия, руководство по эксплуатации и т.п.) на конкретный вид продукции, заверенную производите-лем. Данные документы должны подтверждать технические характеристики, заявленные поставщи-ком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DA29E" w14:textId="77777777" w:rsidR="000E6BCA" w:rsidRDefault="000E6BCA">
      <w:r>
        <w:separator/>
      </w:r>
    </w:p>
  </w:endnote>
  <w:endnote w:type="continuationSeparator" w:id="0">
    <w:p w14:paraId="0F0C742F" w14:textId="77777777" w:rsidR="000E6BCA" w:rsidRDefault="000E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335F6" w14:textId="77777777" w:rsidR="000E6BCA" w:rsidRDefault="000E6BCA">
      <w:r>
        <w:separator/>
      </w:r>
    </w:p>
  </w:footnote>
  <w:footnote w:type="continuationSeparator" w:id="0">
    <w:p w14:paraId="25730BDB" w14:textId="77777777" w:rsidR="000E6BCA" w:rsidRDefault="000E6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6BCA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A7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8CE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03C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4541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AE444-5971-455F-9694-C4ADCBBD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3</Pages>
  <Words>908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2022-12-29T12:13:00Z</dcterms:created>
  <dcterms:modified xsi:type="dcterms:W3CDTF">2022-12-30T11:41:00Z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